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FC9" w:rsidRDefault="000C2FC9" w:rsidP="000C2FC9">
      <w:pPr>
        <w:pStyle w:val="NoSpacing"/>
      </w:pPr>
      <w:r>
        <w:rPr>
          <w:u w:val="single"/>
        </w:rPr>
        <w:t>John CRANKSHAWE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0C2FC9" w:rsidRDefault="000C2FC9" w:rsidP="000C2FC9">
      <w:pPr>
        <w:pStyle w:val="NoSpacing"/>
      </w:pPr>
      <w:r>
        <w:t>of Taunton, Somerset. Dyer.</w:t>
      </w:r>
    </w:p>
    <w:p w:rsidR="000C2FC9" w:rsidRDefault="000C2FC9" w:rsidP="000C2FC9">
      <w:pPr>
        <w:pStyle w:val="NoSpacing"/>
      </w:pPr>
    </w:p>
    <w:p w:rsidR="000C2FC9" w:rsidRDefault="000C2FC9" w:rsidP="000C2FC9">
      <w:pPr>
        <w:pStyle w:val="NoSpacing"/>
      </w:pPr>
    </w:p>
    <w:p w:rsidR="000C2FC9" w:rsidRDefault="000C2FC9" w:rsidP="000C2FC9">
      <w:pPr>
        <w:pStyle w:val="NoSpacing"/>
      </w:pPr>
      <w:r>
        <w:tab/>
        <w:t>1483</w:t>
      </w:r>
      <w:r>
        <w:tab/>
        <w:t>John Broun(q.v.) brought a plaint of debt against him.</w:t>
      </w:r>
    </w:p>
    <w:p w:rsidR="000C2FC9" w:rsidRDefault="000C2FC9" w:rsidP="000C2FC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C2FC9" w:rsidRDefault="000C2FC9" w:rsidP="000C2FC9">
      <w:pPr>
        <w:pStyle w:val="NoSpacing"/>
      </w:pPr>
    </w:p>
    <w:p w:rsidR="000C2FC9" w:rsidRDefault="000C2FC9" w:rsidP="000C2FC9">
      <w:pPr>
        <w:pStyle w:val="NoSpacing"/>
      </w:pPr>
    </w:p>
    <w:p w:rsidR="000C2FC9" w:rsidRDefault="000C2FC9" w:rsidP="000C2FC9">
      <w:pPr>
        <w:pStyle w:val="NoSpacing"/>
      </w:pPr>
      <w:r>
        <w:t>3 December 2017</w:t>
      </w:r>
    </w:p>
    <w:p w:rsidR="006B2F86" w:rsidRPr="00E71FC3" w:rsidRDefault="000C2F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FC9" w:rsidRDefault="000C2FC9" w:rsidP="00E71FC3">
      <w:pPr>
        <w:spacing w:after="0" w:line="240" w:lineRule="auto"/>
      </w:pPr>
      <w:r>
        <w:separator/>
      </w:r>
    </w:p>
  </w:endnote>
  <w:endnote w:type="continuationSeparator" w:id="0">
    <w:p w:rsidR="000C2FC9" w:rsidRDefault="000C2F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FC9" w:rsidRDefault="000C2FC9" w:rsidP="00E71FC3">
      <w:pPr>
        <w:spacing w:after="0" w:line="240" w:lineRule="auto"/>
      </w:pPr>
      <w:r>
        <w:separator/>
      </w:r>
    </w:p>
  </w:footnote>
  <w:footnote w:type="continuationSeparator" w:id="0">
    <w:p w:rsidR="000C2FC9" w:rsidRDefault="000C2F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FC9"/>
    <w:rsid w:val="000C2FC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AD5E4-5628-486C-9CA3-A71CAD6E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2017-12-05T22:17:00Z</dcterms:created>
  <dcterms:modified xsi:type="dcterms:W3CDTF">2017-12-05T22:17:00Z</dcterms:modified>
</cp:coreProperties>
</file>